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8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05.06.2025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9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1497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Намирнице за припремање хране – по партијама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Ф02-0017291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15000000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Риба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24.247,60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ДОО АС ТРГОВИНА 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103502313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ИЛАРИОНА РУВАРЦА, 2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37000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25.010,00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28.897,00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Намирнице за припремање хране – по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1156, 12.05.2025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1.400.351,51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15000000-Храна, пиће, дуван и сродни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Ф02-0017291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16.05.2025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26.05.2025 11:00:00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36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Риба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24.247,60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26.05.2025 11:00:00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26.05.2025 11:01:34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085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Риба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КРУШЕВАЦ, ИЛАРИОНА РУВАРЦА, 2, 37000, Крушевац,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21.5.2025. 11:06:30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РАЧА, КРАЉА АЛЕКСАНДРА КАРАЂОРЂЕВИЋА, 32, 34210, Рача,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23.5.2025. 13:32:55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4</w:t>
                                <w:br/>
                                <w:t>Назив партије: Риба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25010.00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28897.00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29320.75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33932.15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4</w:t>
                                <w:br/>
                                <w:t>Назив партије: Риба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25010.00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28897.00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29320.75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33932.15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70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Риба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0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25.010,00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28.897,00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29.320,75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33.932,15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36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Риба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25.010,00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29.320,75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 предметну партију достављене су две понуде  и обе су изнад процењене вредности , али  ДОО АС ТРГОВИНА   доставио је повољнију понуду за предметну партију. у складу са расположивим финансијским средствима.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За предметну партију достављене су две понуде  и обе су изнад процењене вредности , али  ДОО АС ТРГОВИНА   доставио је повољнију понуду за предметну партију. у складу са расположивим финансијским средствима.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